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6B4BD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AE0AF71" w14:textId="589E4273" w:rsidR="005756F9" w:rsidRPr="004048C0" w:rsidRDefault="005756F9" w:rsidP="005756F9">
      <w:bookmarkStart w:id="0" w:name="_Hlk119258304"/>
      <w:bookmarkStart w:id="1" w:name="_Hlk97909073"/>
      <w:bookmarkStart w:id="2" w:name="_Hlk98141227"/>
      <w:bookmarkStart w:id="3" w:name="_Hlk98144610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bookmarkStart w:id="4" w:name="_Hlk117861302"/>
      <w:bookmarkStart w:id="5" w:name="_Hlk117866895"/>
      <w:r w:rsidR="003771CA">
        <w:t>David Berlin</w:t>
      </w:r>
      <w:bookmarkEnd w:id="4"/>
      <w:r w:rsidRPr="004048C0">
        <w:t>, Attorney</w:t>
      </w:r>
      <w:bookmarkEnd w:id="5"/>
    </w:p>
    <w:p w14:paraId="48B77AC3" w14:textId="77777777" w:rsidR="005756F9" w:rsidRPr="004048C0" w:rsidRDefault="005756F9" w:rsidP="005756F9">
      <w:pPr>
        <w:ind w:left="1440"/>
      </w:pPr>
      <w:r w:rsidRPr="004048C0">
        <w:t>Legal Division</w:t>
      </w:r>
    </w:p>
    <w:p w14:paraId="41ED564B" w14:textId="77777777" w:rsidR="005756F9" w:rsidRDefault="005756F9" w:rsidP="005756F9">
      <w:pPr>
        <w:tabs>
          <w:tab w:val="left" w:pos="1170"/>
        </w:tabs>
      </w:pPr>
      <w:r>
        <w:tab/>
      </w:r>
      <w:r>
        <w:tab/>
      </w:r>
    </w:p>
    <w:p w14:paraId="491451B7" w14:textId="44416C4C" w:rsidR="005756F9" w:rsidRPr="00F82F6E" w:rsidRDefault="005756F9" w:rsidP="005756F9">
      <w:r>
        <w:rPr>
          <w:b/>
        </w:rPr>
        <w:t>FROM:</w:t>
      </w:r>
      <w:r>
        <w:rPr>
          <w:b/>
        </w:rPr>
        <w:tab/>
      </w:r>
      <w:bookmarkStart w:id="6" w:name="_Hlk117861347"/>
      <w:r w:rsidR="003771CA">
        <w:t>Jolie Mathis</w:t>
      </w:r>
      <w:r w:rsidRPr="00EA0B92">
        <w:t xml:space="preserve">, </w:t>
      </w:r>
      <w:r w:rsidR="003771CA" w:rsidRPr="00050A1E">
        <w:t>Utility Engineering Specialist</w:t>
      </w:r>
      <w:bookmarkEnd w:id="6"/>
    </w:p>
    <w:p w14:paraId="2B8FA47C" w14:textId="77777777" w:rsidR="005756F9" w:rsidRDefault="005756F9" w:rsidP="005756F9">
      <w:pPr>
        <w:ind w:left="1440"/>
      </w:pPr>
      <w:r>
        <w:t>Infrastructure</w:t>
      </w:r>
      <w:r w:rsidRPr="00F82F6E">
        <w:t xml:space="preserve"> Division</w:t>
      </w:r>
    </w:p>
    <w:bookmarkEnd w:id="0"/>
    <w:p w14:paraId="40A5FC11" w14:textId="77777777" w:rsidR="005756F9" w:rsidRDefault="005756F9" w:rsidP="005756F9">
      <w:pPr>
        <w:ind w:left="1440"/>
      </w:pPr>
    </w:p>
    <w:p w14:paraId="3AC3FBE8" w14:textId="07A1EDEB" w:rsidR="005756F9" w:rsidRDefault="005756F9" w:rsidP="005756F9">
      <w:pPr>
        <w:rPr>
          <w:bCs/>
        </w:rPr>
      </w:pPr>
      <w:r>
        <w:rPr>
          <w:b/>
        </w:rPr>
        <w:t>DATE:</w:t>
      </w:r>
      <w:r>
        <w:rPr>
          <w:b/>
        </w:rPr>
        <w:tab/>
      </w:r>
      <w:bookmarkStart w:id="7" w:name="_Hlk117872468"/>
      <w:r w:rsidR="00B93DC6">
        <w:t>June 5</w:t>
      </w:r>
      <w:r w:rsidR="003771CA">
        <w:t>, 2023</w:t>
      </w:r>
      <w:bookmarkEnd w:id="7"/>
      <w:r>
        <w:rPr>
          <w:bCs/>
        </w:rPr>
        <w:t xml:space="preserve"> </w:t>
      </w:r>
      <w:bookmarkEnd w:id="1"/>
    </w:p>
    <w:p w14:paraId="0BA3C40F" w14:textId="77777777" w:rsidR="0028111B" w:rsidRDefault="0028111B" w:rsidP="008C469B">
      <w:pPr>
        <w:tabs>
          <w:tab w:val="left" w:pos="1170"/>
        </w:tabs>
        <w:spacing w:before="240"/>
      </w:pPr>
    </w:p>
    <w:p w14:paraId="24A51F95" w14:textId="67A747C4" w:rsidR="0034127C" w:rsidRPr="00222C6F" w:rsidRDefault="008C469B" w:rsidP="0034127C">
      <w:pPr>
        <w:ind w:left="1440" w:hanging="1440"/>
        <w:rPr>
          <w:i/>
        </w:rPr>
      </w:pPr>
      <w:r>
        <w:rPr>
          <w:b/>
        </w:rPr>
        <w:t>RE:</w:t>
      </w:r>
      <w:r w:rsidRPr="00222C6F">
        <w:rPr>
          <w:b/>
        </w:rPr>
        <w:tab/>
      </w:r>
      <w:r w:rsidR="0034127C" w:rsidRPr="00222C6F">
        <w:rPr>
          <w:bCs/>
        </w:rPr>
        <w:t xml:space="preserve">Docket No. </w:t>
      </w:r>
      <w:r w:rsidR="003771CA" w:rsidRPr="00222C6F">
        <w:rPr>
          <w:bCs/>
        </w:rPr>
        <w:t>54718</w:t>
      </w:r>
      <w:r w:rsidR="0034127C" w:rsidRPr="00222C6F">
        <w:t xml:space="preserve"> – </w:t>
      </w:r>
      <w:r w:rsidR="0034127C" w:rsidRPr="00222C6F">
        <w:rPr>
          <w:i/>
        </w:rPr>
        <w:t xml:space="preserve">Application of </w:t>
      </w:r>
      <w:r w:rsidR="003771CA" w:rsidRPr="00222C6F">
        <w:rPr>
          <w:i/>
        </w:rPr>
        <w:t>Staff Water Supply Corporation</w:t>
      </w:r>
      <w:r w:rsidR="0034127C" w:rsidRPr="00222C6F">
        <w:rPr>
          <w:i/>
        </w:rPr>
        <w:t xml:space="preserve"> and </w:t>
      </w:r>
      <w:r w:rsidR="003771CA" w:rsidRPr="00222C6F">
        <w:rPr>
          <w:i/>
        </w:rPr>
        <w:t>City of Carbon</w:t>
      </w:r>
      <w:r w:rsidR="0034127C" w:rsidRPr="00222C6F">
        <w:rPr>
          <w:bCs/>
          <w:i/>
        </w:rPr>
        <w:t xml:space="preserve"> </w:t>
      </w:r>
      <w:r w:rsidR="0034127C" w:rsidRPr="00222C6F">
        <w:rPr>
          <w:i/>
        </w:rPr>
        <w:t xml:space="preserve">for Sale, Transfer, or Merger of Facilities and Certificate Rights in </w:t>
      </w:r>
      <w:r w:rsidR="003771CA" w:rsidRPr="00222C6F">
        <w:rPr>
          <w:i/>
          <w:iCs/>
        </w:rPr>
        <w:t>Eastland</w:t>
      </w:r>
      <w:r w:rsidR="0034127C" w:rsidRPr="00222C6F">
        <w:rPr>
          <w:i/>
        </w:rPr>
        <w:t xml:space="preserve"> </w:t>
      </w:r>
      <w:bookmarkStart w:id="8" w:name="_Hlk97894631"/>
      <w:r w:rsidR="003771CA" w:rsidRPr="00222C6F">
        <w:rPr>
          <w:rStyle w:val="Style2"/>
        </w:rPr>
        <w:t>County</w:t>
      </w:r>
      <w:bookmarkEnd w:id="8"/>
      <w:r w:rsidR="009F1333" w:rsidRPr="00222C6F">
        <w:rPr>
          <w:i/>
        </w:rPr>
        <w:t xml:space="preserve"> </w:t>
      </w:r>
    </w:p>
    <w:bookmarkEnd w:id="2"/>
    <w:p w14:paraId="6DB97071" w14:textId="77777777" w:rsidR="008C469B" w:rsidRPr="00222C6F" w:rsidRDefault="0028111B" w:rsidP="0034127C">
      <w:pPr>
        <w:ind w:left="1440" w:right="-450" w:hanging="1440"/>
      </w:pPr>
      <w:r w:rsidRPr="00222C6F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59DB20B" wp14:editId="4DC4195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997B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222C6F">
        <w:tab/>
      </w:r>
    </w:p>
    <w:p w14:paraId="7E1B8CAB" w14:textId="77777777" w:rsidR="008B4C81" w:rsidRPr="00222C6F" w:rsidRDefault="008B4C81" w:rsidP="009F1333">
      <w:pPr>
        <w:spacing w:line="259" w:lineRule="auto"/>
        <w:jc w:val="left"/>
      </w:pPr>
    </w:p>
    <w:p w14:paraId="01F07270" w14:textId="00B8E737" w:rsidR="0034127C" w:rsidRPr="00222C6F" w:rsidRDefault="00246BD5" w:rsidP="00054C7B">
      <w:pPr>
        <w:spacing w:line="259" w:lineRule="auto"/>
      </w:pPr>
      <w:bookmarkStart w:id="9" w:name="_Hlk98141216"/>
      <w:r w:rsidRPr="00222C6F">
        <w:t>City of Carbon</w:t>
      </w:r>
      <w:r w:rsidR="0034127C" w:rsidRPr="00222C6F">
        <w:rPr>
          <w:bCs/>
        </w:rPr>
        <w:t xml:space="preserve"> (</w:t>
      </w:r>
      <w:r w:rsidRPr="00222C6F">
        <w:t>Carbon</w:t>
      </w:r>
      <w:r w:rsidR="0034127C" w:rsidRPr="00222C6F">
        <w:rPr>
          <w:bCs/>
        </w:rPr>
        <w:t xml:space="preserve">) and the </w:t>
      </w:r>
      <w:r w:rsidRPr="00222C6F">
        <w:t>Staff Water Supply Corporation</w:t>
      </w:r>
      <w:r w:rsidR="0034127C" w:rsidRPr="00222C6F">
        <w:rPr>
          <w:i/>
        </w:rPr>
        <w:t xml:space="preserve"> </w:t>
      </w:r>
      <w:r w:rsidR="0034127C" w:rsidRPr="00222C6F">
        <w:rPr>
          <w:bCs/>
        </w:rPr>
        <w:t>(</w:t>
      </w:r>
      <w:r w:rsidRPr="00222C6F">
        <w:rPr>
          <w:bCs/>
        </w:rPr>
        <w:t>Staff WSC</w:t>
      </w:r>
      <w:r w:rsidR="0034127C" w:rsidRPr="00222C6F">
        <w:rPr>
          <w:bCs/>
        </w:rPr>
        <w:t xml:space="preserve">) (collectively, Applicants) filed an application for sale, transfer, or merger (STM) of facilities and certificate rights in </w:t>
      </w:r>
      <w:r w:rsidR="003771CA" w:rsidRPr="00222C6F">
        <w:t>Eastland</w:t>
      </w:r>
      <w:r w:rsidR="0034127C" w:rsidRPr="00222C6F">
        <w:rPr>
          <w:bCs/>
        </w:rPr>
        <w:t xml:space="preserve"> </w:t>
      </w:r>
      <w:bookmarkStart w:id="10" w:name="_Hlk98146062"/>
      <w:r w:rsidR="003771CA" w:rsidRPr="00222C6F">
        <w:t>County</w:t>
      </w:r>
      <w:r w:rsidR="005756F9" w:rsidRPr="00222C6F">
        <w:rPr>
          <w:bCs/>
        </w:rPr>
        <w:t xml:space="preserve">, Texas, under Texas Water Code </w:t>
      </w:r>
      <w:r w:rsidR="005756F9" w:rsidRPr="00222C6F">
        <w:t xml:space="preserve">(TWC) </w:t>
      </w:r>
      <w:r w:rsidRPr="00222C6F">
        <w:rPr>
          <w:rStyle w:val="Style1"/>
          <w:color w:val="auto"/>
        </w:rPr>
        <w:t xml:space="preserve">§ 13.301 </w:t>
      </w:r>
      <w:r w:rsidR="005756F9" w:rsidRPr="00222C6F">
        <w:rPr>
          <w:bCs/>
        </w:rPr>
        <w:t xml:space="preserve">and 16 Texas Administrative Code (TAC) </w:t>
      </w:r>
      <w:r w:rsidRPr="00222C6F">
        <w:rPr>
          <w:rStyle w:val="Style1"/>
          <w:color w:val="auto"/>
        </w:rPr>
        <w:t>§ 24.239</w:t>
      </w:r>
      <w:r w:rsidR="005756F9" w:rsidRPr="00222C6F">
        <w:rPr>
          <w:bCs/>
        </w:rPr>
        <w:t xml:space="preserve">.  </w:t>
      </w:r>
      <w:bookmarkEnd w:id="10"/>
    </w:p>
    <w:p w14:paraId="0062DEF9" w14:textId="6DA61B5A" w:rsidR="001C2315" w:rsidRPr="00222C6F" w:rsidRDefault="0034127C" w:rsidP="001C2315">
      <w:pPr>
        <w:spacing w:before="240"/>
        <w:rPr>
          <w:bCs/>
        </w:rPr>
      </w:pPr>
      <w:bookmarkStart w:id="11" w:name="_Hlk51227193"/>
      <w:r w:rsidRPr="00222C6F">
        <w:rPr>
          <w:bCs/>
        </w:rPr>
        <w:t xml:space="preserve">Specifically, </w:t>
      </w:r>
      <w:r w:rsidR="00246BD5" w:rsidRPr="00222C6F">
        <w:t>Carbon</w:t>
      </w:r>
      <w:r w:rsidRPr="00222C6F">
        <w:t xml:space="preserve"> </w:t>
      </w:r>
      <w:r w:rsidRPr="00222C6F">
        <w:rPr>
          <w:bCs/>
        </w:rPr>
        <w:t xml:space="preserve">seeks approval to acquire facilities and to transfer </w:t>
      </w:r>
      <w:bookmarkStart w:id="12" w:name="_Hlk63326489"/>
      <w:r w:rsidR="00222C6F" w:rsidRPr="00222C6F">
        <w:rPr>
          <w:rStyle w:val="Style1"/>
          <w:color w:val="auto"/>
        </w:rPr>
        <w:t>a portion</w:t>
      </w:r>
      <w:r w:rsidR="005756F9" w:rsidRPr="00222C6F">
        <w:rPr>
          <w:bCs/>
        </w:rPr>
        <w:t xml:space="preserve"> of the </w:t>
      </w:r>
      <w:bookmarkStart w:id="13" w:name="_Hlk97895332"/>
      <w:r w:rsidR="00222C6F" w:rsidRPr="00222C6F">
        <w:t>water</w:t>
      </w:r>
      <w:bookmarkEnd w:id="13"/>
      <w:r w:rsidR="005756F9" w:rsidRPr="00222C6F">
        <w:rPr>
          <w:bCs/>
        </w:rPr>
        <w:t xml:space="preserve"> service area from </w:t>
      </w:r>
      <w:r w:rsidR="00246BD5" w:rsidRPr="00222C6F">
        <w:t>Staff WSC</w:t>
      </w:r>
      <w:r w:rsidR="005756F9" w:rsidRPr="00222C6F">
        <w:t xml:space="preserve"> </w:t>
      </w:r>
      <w:r w:rsidR="005756F9" w:rsidRPr="00222C6F">
        <w:rPr>
          <w:bCs/>
        </w:rPr>
        <w:t xml:space="preserve">under </w:t>
      </w:r>
      <w:r w:rsidR="00246BD5" w:rsidRPr="00222C6F">
        <w:t>water</w:t>
      </w:r>
      <w:r w:rsidR="005756F9" w:rsidRPr="00222C6F">
        <w:t xml:space="preserve"> CCN No. </w:t>
      </w:r>
      <w:r w:rsidR="00222C6F" w:rsidRPr="00222C6F">
        <w:t>11155</w:t>
      </w:r>
      <w:r w:rsidR="005756F9" w:rsidRPr="00222C6F">
        <w:t xml:space="preserve"> and </w:t>
      </w:r>
      <w:r w:rsidR="00222C6F" w:rsidRPr="00222C6F">
        <w:t xml:space="preserve">obtain a new CCN </w:t>
      </w:r>
      <w:r w:rsidR="00C16192">
        <w:t xml:space="preserve">number. </w:t>
      </w:r>
    </w:p>
    <w:p w14:paraId="75DB4D43" w14:textId="64C09826" w:rsidR="00C86821" w:rsidRPr="00C86821" w:rsidRDefault="00C86821" w:rsidP="00C86821">
      <w:pPr>
        <w:rPr>
          <w:bCs/>
        </w:rPr>
      </w:pPr>
      <w:bookmarkStart w:id="14" w:name="_Hlk63330499"/>
      <w:bookmarkStart w:id="15" w:name="_Hlk97108282"/>
      <w:bookmarkEnd w:id="3"/>
      <w:bookmarkEnd w:id="9"/>
      <w:bookmarkEnd w:id="11"/>
      <w:bookmarkEnd w:id="12"/>
    </w:p>
    <w:p w14:paraId="792FF095" w14:textId="28C1263E" w:rsidR="00C86821" w:rsidRPr="00C86821" w:rsidRDefault="00C86821" w:rsidP="00C86821">
      <w:pPr>
        <w:rPr>
          <w:bCs/>
        </w:rPr>
      </w:pPr>
      <w:r>
        <w:t xml:space="preserve">Based on the mapping review by </w:t>
      </w:r>
      <w:sdt>
        <w:sdtPr>
          <w:id w:val="1145935836"/>
          <w:placeholder>
            <w:docPart w:val="E427F34326474C2391276B5B8535FE50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Dave Babicki</w:t>
          </w:r>
        </w:sdtContent>
      </w:sdt>
      <w:r>
        <w:t>, Infrastructure Division, the revised m</w:t>
      </w:r>
      <w:r w:rsidRPr="00377683">
        <w:t>aps</w:t>
      </w:r>
      <w:r>
        <w:t xml:space="preserve"> and digital mapping data </w:t>
      </w:r>
      <w:r w:rsidRPr="00377683">
        <w:t xml:space="preserve">submitted </w:t>
      </w:r>
      <w:r>
        <w:t xml:space="preserve">with </w:t>
      </w:r>
      <w:sdt>
        <w:sdtPr>
          <w:rPr>
            <w:bCs/>
          </w:rPr>
          <w:alias w:val="Item #"/>
          <w:tag w:val="Item #"/>
          <w:id w:val="2017422588"/>
          <w:placeholder>
            <w:docPart w:val="66B59ADCBB894F428B421DBCABB6E267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>
            <w:rPr>
              <w:bCs/>
            </w:rPr>
            <w:t>Item 6</w:t>
          </w:r>
        </w:sdtContent>
      </w:sdt>
      <w:r>
        <w:t xml:space="preserve"> on </w:t>
      </w:r>
      <w:sdt>
        <w:sdtPr>
          <w:rPr>
            <w:bCs/>
          </w:rPr>
          <w:id w:val="1794182058"/>
          <w:placeholder>
            <w:docPart w:val="443C183368B44D84A68B93015BA61A75"/>
          </w:placeholder>
          <w:date w:fullDate="2023-05-05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>
            <w:rPr>
              <w:bCs/>
            </w:rPr>
            <w:t>May 5, 2023</w:t>
          </w:r>
        </w:sdtContent>
      </w:sdt>
      <w:r w:rsidRPr="00377683">
        <w:t xml:space="preserve"> are sufficient.</w:t>
      </w:r>
    </w:p>
    <w:bookmarkEnd w:id="14"/>
    <w:p w14:paraId="3F2D7E0A" w14:textId="00C5DA5B" w:rsidR="00C86821" w:rsidRPr="00C86821" w:rsidRDefault="00C86821" w:rsidP="00C86821">
      <w:pPr>
        <w:rPr>
          <w:bCs/>
        </w:rPr>
      </w:pPr>
    </w:p>
    <w:p w14:paraId="28A24A2C" w14:textId="33369F2C" w:rsidR="00C86821" w:rsidRDefault="00C86821" w:rsidP="00C86821">
      <w:pPr>
        <w:pStyle w:val="ListParagraph"/>
        <w:numPr>
          <w:ilvl w:val="0"/>
          <w:numId w:val="5"/>
        </w:numPr>
        <w:ind w:left="704"/>
        <w:jc w:val="both"/>
      </w:pPr>
      <w:r w:rsidRPr="00262A8E">
        <w:t xml:space="preserve">The </w:t>
      </w:r>
      <w:r w:rsidRPr="00A5559F">
        <w:rPr>
          <w:i/>
          <w:iCs/>
        </w:rPr>
        <w:t>requested area – north</w:t>
      </w:r>
      <w:r w:rsidRPr="00262A8E">
        <w:t xml:space="preserve"> includes approximately </w:t>
      </w:r>
      <w:r>
        <w:t>426.6</w:t>
      </w:r>
      <w:r w:rsidRPr="00262A8E">
        <w:t xml:space="preserve"> acres,</w:t>
      </w:r>
      <w:r>
        <w:t xml:space="preserve"> comprised of </w:t>
      </w:r>
      <w:r w:rsidR="001F0824">
        <w:t xml:space="preserve">facility line + 200 feet CCN service area </w:t>
      </w:r>
      <w:r>
        <w:t>transferred from Staff WSC (CCN No. 11155) to Carbon with the issuance of a new water CCN number.</w:t>
      </w:r>
    </w:p>
    <w:p w14:paraId="7504412A" w14:textId="77777777" w:rsidR="00C86821" w:rsidRDefault="00C86821" w:rsidP="00C86821">
      <w:pPr>
        <w:pStyle w:val="ListParagraph"/>
        <w:ind w:left="704"/>
        <w:jc w:val="both"/>
      </w:pPr>
    </w:p>
    <w:p w14:paraId="3F44D787" w14:textId="4FDEC98A" w:rsidR="00C86821" w:rsidRDefault="00C86821" w:rsidP="00C86821">
      <w:pPr>
        <w:pStyle w:val="ListParagraph"/>
        <w:numPr>
          <w:ilvl w:val="0"/>
          <w:numId w:val="5"/>
        </w:numPr>
        <w:ind w:left="704"/>
        <w:jc w:val="both"/>
      </w:pPr>
      <w:r w:rsidRPr="00262A8E">
        <w:t xml:space="preserve">The </w:t>
      </w:r>
      <w:r w:rsidRPr="00A5559F">
        <w:rPr>
          <w:i/>
          <w:iCs/>
        </w:rPr>
        <w:t>requested area – south</w:t>
      </w:r>
      <w:r w:rsidRPr="00262A8E">
        <w:t xml:space="preserve"> includes approximately </w:t>
      </w:r>
      <w:r>
        <w:t>764.2</w:t>
      </w:r>
      <w:r w:rsidRPr="00262A8E">
        <w:t xml:space="preserve"> acres,</w:t>
      </w:r>
      <w:r>
        <w:t xml:space="preserve"> comprised of </w:t>
      </w:r>
      <w:r w:rsidR="001F0824">
        <w:t>facility line +</w:t>
      </w:r>
      <w:r w:rsidR="004D0196">
        <w:t xml:space="preserve"> </w:t>
      </w:r>
      <w:r w:rsidR="001F0824">
        <w:t xml:space="preserve">200 feet CCN service area </w:t>
      </w:r>
      <w:r>
        <w:t>transferred area from Staff WSC (CCN No. 11155) to Carbon with the issuance of a new water CCN number.</w:t>
      </w:r>
    </w:p>
    <w:p w14:paraId="4F0D25D7" w14:textId="77777777" w:rsidR="00C86821" w:rsidRDefault="00C86821" w:rsidP="00C86821"/>
    <w:p w14:paraId="4671941A" w14:textId="7D443006" w:rsidR="00C86821" w:rsidRDefault="00C86821" w:rsidP="00C86821">
      <w:pPr>
        <w:pStyle w:val="ListParagraph"/>
        <w:numPr>
          <w:ilvl w:val="0"/>
          <w:numId w:val="5"/>
        </w:numPr>
        <w:ind w:left="704"/>
        <w:jc w:val="both"/>
      </w:pPr>
      <w:r w:rsidRPr="00262A8E">
        <w:t xml:space="preserve">The </w:t>
      </w:r>
      <w:r w:rsidRPr="00A5559F">
        <w:rPr>
          <w:i/>
          <w:iCs/>
        </w:rPr>
        <w:t>total requested area</w:t>
      </w:r>
      <w:r w:rsidRPr="00262A8E">
        <w:t xml:space="preserve"> includes </w:t>
      </w:r>
      <w:r>
        <w:t xml:space="preserve">92 customer connections and </w:t>
      </w:r>
      <w:r w:rsidRPr="00262A8E">
        <w:t xml:space="preserve">approximately </w:t>
      </w:r>
      <w:r>
        <w:t>1,190.8</w:t>
      </w:r>
      <w:r w:rsidRPr="00262A8E">
        <w:t xml:space="preserve"> acres,</w:t>
      </w:r>
      <w:r>
        <w:t xml:space="preserve"> comprised of </w:t>
      </w:r>
      <w:r w:rsidR="001F0824">
        <w:t xml:space="preserve">facility line + 200 feet CCN service area </w:t>
      </w:r>
      <w:r>
        <w:t>transferred area from Staff WSC (CCN No. 11155) to Carbon with the issuance of a new water CCN number.</w:t>
      </w:r>
    </w:p>
    <w:p w14:paraId="0E4B91F9" w14:textId="77777777" w:rsidR="00C86821" w:rsidRDefault="00C86821" w:rsidP="00C86821">
      <w:pPr>
        <w:ind w:left="704" w:hanging="360"/>
      </w:pPr>
    </w:p>
    <w:p w14:paraId="042BBFD9" w14:textId="7D20D5BF" w:rsidR="00C86821" w:rsidRDefault="00C86821" w:rsidP="00C86821">
      <w:pPr>
        <w:pStyle w:val="ListParagraph"/>
        <w:numPr>
          <w:ilvl w:val="0"/>
          <w:numId w:val="5"/>
        </w:numPr>
        <w:ind w:left="704"/>
        <w:jc w:val="both"/>
      </w:pPr>
      <w:r>
        <w:t xml:space="preserve">The </w:t>
      </w:r>
      <w:sdt>
        <w:sdtPr>
          <w:alias w:val="Select type"/>
          <w:tag w:val="Select type"/>
          <w:id w:val="543647998"/>
          <w:placeholder>
            <w:docPart w:val="CAD758DC8EE24153B7CE1436C7476913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>
            <w:t>application</w:t>
          </w:r>
        </w:sdtContent>
      </w:sdt>
      <w:r>
        <w:t xml:space="preserve"> proposes the subtraction of approximately 1,190.8 acres from CCN No. 11155 and the addition of approximately 1,190.8 acres to Carbon with the issuance of a new water CCN number. </w:t>
      </w:r>
    </w:p>
    <w:p w14:paraId="1D6B98C3" w14:textId="77777777" w:rsidR="00C86821" w:rsidRDefault="00C86821" w:rsidP="00C86821">
      <w:pPr>
        <w:ind w:left="704" w:hanging="360"/>
      </w:pPr>
    </w:p>
    <w:p w14:paraId="43D03BC5" w14:textId="77777777" w:rsidR="00C86821" w:rsidRDefault="00C86821" w:rsidP="00C86821">
      <w:pPr>
        <w:pStyle w:val="ListParagraph"/>
        <w:numPr>
          <w:ilvl w:val="0"/>
          <w:numId w:val="5"/>
        </w:numPr>
        <w:ind w:left="704"/>
        <w:jc w:val="both"/>
      </w:pPr>
      <w:r>
        <w:t xml:space="preserve">The </w:t>
      </w:r>
      <w:sdt>
        <w:sdtPr>
          <w:alias w:val="Select type"/>
          <w:tag w:val="Select type"/>
          <w:id w:val="1189410491"/>
          <w:placeholder>
            <w:docPart w:val="66747CBD32B94FBA95C639F4D9C69884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>
            <w:t>application</w:t>
          </w:r>
        </w:sdtContent>
      </w:sdt>
      <w:r>
        <w:t xml:space="preserve"> indicates that the total acreage being requested is approximately </w:t>
      </w:r>
      <w:r w:rsidRPr="007757F2">
        <w:t>1,109.9</w:t>
      </w:r>
      <w:r w:rsidRPr="000642B2">
        <w:rPr>
          <w:color w:val="FF0000"/>
        </w:rPr>
        <w:t xml:space="preserve"> </w:t>
      </w:r>
      <w:r>
        <w:t>acres, however, the mapping review determined the requested area is approximately 1,190.8</w:t>
      </w:r>
      <w:r w:rsidRPr="000642B2">
        <w:rPr>
          <w:color w:val="FF0000"/>
        </w:rPr>
        <w:t xml:space="preserve"> </w:t>
      </w:r>
      <w:r>
        <w:t>acres.</w:t>
      </w:r>
    </w:p>
    <w:p w14:paraId="4F490D7D" w14:textId="77777777" w:rsidR="00C86821" w:rsidRPr="00C86821" w:rsidRDefault="00C86821" w:rsidP="00C86821">
      <w:pPr>
        <w:rPr>
          <w:bCs/>
        </w:rPr>
      </w:pPr>
    </w:p>
    <w:p w14:paraId="409755AB" w14:textId="115F910B" w:rsidR="00C86821" w:rsidRPr="00C86821" w:rsidRDefault="00C86821" w:rsidP="00C86821">
      <w:pPr>
        <w:autoSpaceDE w:val="0"/>
        <w:autoSpaceDN w:val="0"/>
        <w:adjustRightInd w:val="0"/>
        <w:rPr>
          <w:bCs/>
          <w:szCs w:val="24"/>
        </w:rPr>
      </w:pPr>
      <w:bookmarkStart w:id="16" w:name="_Hlk70076979"/>
      <w:bookmarkStart w:id="17" w:name="_Hlk51227251"/>
      <w:bookmarkEnd w:id="15"/>
      <w:r w:rsidRPr="00C86821">
        <w:rPr>
          <w:bCs/>
        </w:rPr>
        <w:t xml:space="preserve">Based on </w:t>
      </w:r>
      <w:bookmarkEnd w:id="16"/>
      <w:r w:rsidRPr="00C86821">
        <w:rPr>
          <w:bCs/>
        </w:rPr>
        <w:t xml:space="preserve">the mapping review and </w:t>
      </w:r>
      <w:r w:rsidRPr="00C86821">
        <w:t>my technical and managerial review of</w:t>
      </w:r>
      <w:r w:rsidRPr="00C86821" w:rsidDel="006B4E4C">
        <w:rPr>
          <w:bCs/>
          <w:szCs w:val="24"/>
        </w:rPr>
        <w:t xml:space="preserve"> </w:t>
      </w:r>
      <w:r w:rsidRPr="00C86821">
        <w:rPr>
          <w:bCs/>
          <w:szCs w:val="24"/>
        </w:rPr>
        <w:t xml:space="preserve">the additional information filed </w:t>
      </w:r>
      <w:r w:rsidRPr="00B93DC6">
        <w:rPr>
          <w:bCs/>
          <w:szCs w:val="24"/>
        </w:rPr>
        <w:t xml:space="preserve">on </w:t>
      </w:r>
      <w:bookmarkStart w:id="18" w:name="_Hlk97904640"/>
      <w:r w:rsidRPr="00B93DC6">
        <w:t>May 5, 2023</w:t>
      </w:r>
      <w:bookmarkEnd w:id="18"/>
      <w:r w:rsidRPr="00B93DC6">
        <w:rPr>
          <w:bCs/>
        </w:rPr>
        <w:t>,</w:t>
      </w:r>
      <w:r w:rsidRPr="00B93DC6">
        <w:rPr>
          <w:bCs/>
          <w:szCs w:val="24"/>
        </w:rPr>
        <w:t xml:space="preserve"> I recommend </w:t>
      </w:r>
      <w:r w:rsidRPr="00C86821">
        <w:rPr>
          <w:bCs/>
          <w:szCs w:val="24"/>
        </w:rPr>
        <w:t xml:space="preserve">that the application be </w:t>
      </w:r>
      <w:bookmarkEnd w:id="17"/>
      <w:r w:rsidRPr="00C86821">
        <w:rPr>
          <w:bCs/>
          <w:szCs w:val="24"/>
        </w:rPr>
        <w:t>deemed administratively complete. I further recommend that the Applicants be ordered to do the following:</w:t>
      </w:r>
    </w:p>
    <w:p w14:paraId="08BE521F" w14:textId="77777777" w:rsidR="00C86821" w:rsidRPr="00C86821" w:rsidRDefault="00C86821" w:rsidP="00C86821">
      <w:pPr>
        <w:autoSpaceDE w:val="0"/>
        <w:autoSpaceDN w:val="0"/>
        <w:adjustRightInd w:val="0"/>
        <w:rPr>
          <w:bCs/>
          <w:szCs w:val="24"/>
        </w:rPr>
      </w:pPr>
    </w:p>
    <w:p w14:paraId="0861304E" w14:textId="77777777" w:rsidR="00C86821" w:rsidRPr="00C86821" w:rsidRDefault="00C86821" w:rsidP="00C86821">
      <w:pPr>
        <w:numPr>
          <w:ilvl w:val="0"/>
          <w:numId w:val="4"/>
        </w:numPr>
        <w:rPr>
          <w:rFonts w:cs="Baskerville Old Face"/>
          <w:szCs w:val="24"/>
        </w:rPr>
      </w:pPr>
      <w:r w:rsidRPr="00C86821">
        <w:rPr>
          <w:rFonts w:cs="Baskerville Old Face"/>
          <w:szCs w:val="24"/>
        </w:rPr>
        <w:t>Provide notice of the application by first-class mail to the following:</w:t>
      </w:r>
    </w:p>
    <w:p w14:paraId="1386C6ED" w14:textId="77777777" w:rsidR="00C86821" w:rsidRPr="00C86821" w:rsidRDefault="00C86821" w:rsidP="00C86821">
      <w:pPr>
        <w:ind w:left="720"/>
        <w:rPr>
          <w:rFonts w:cs="Baskerville Old Face"/>
          <w:szCs w:val="24"/>
        </w:rPr>
      </w:pPr>
    </w:p>
    <w:p w14:paraId="348A3A7B" w14:textId="77777777" w:rsidR="00C86821" w:rsidRPr="00C86821" w:rsidRDefault="00C86821" w:rsidP="00C86821">
      <w:pPr>
        <w:numPr>
          <w:ilvl w:val="1"/>
          <w:numId w:val="4"/>
        </w:numPr>
        <w:rPr>
          <w:rFonts w:cs="Baskerville Old Face"/>
          <w:szCs w:val="24"/>
        </w:rPr>
      </w:pPr>
      <w:r w:rsidRPr="00C86821">
        <w:rPr>
          <w:szCs w:val="24"/>
        </w:rPr>
        <w:t>Cities, districts, and neighboring retail public utilities providing the same utility service whose corporate boundaries or certificated service area are located within two miles from the outer boundary of the requested area:</w:t>
      </w:r>
    </w:p>
    <w:p w14:paraId="3F88DCAE" w14:textId="08FF4FE5" w:rsidR="00A6474E" w:rsidRPr="00A6474E" w:rsidRDefault="00A6474E" w:rsidP="00A6474E">
      <w:pPr>
        <w:numPr>
          <w:ilvl w:val="0"/>
          <w:numId w:val="5"/>
        </w:numPr>
        <w:rPr>
          <w:i/>
          <w:iCs/>
          <w:szCs w:val="24"/>
        </w:rPr>
      </w:pPr>
      <w:r w:rsidRPr="00A6474E">
        <w:rPr>
          <w:i/>
          <w:iCs/>
          <w:szCs w:val="24"/>
        </w:rPr>
        <w:t>Brazos River Authority</w:t>
      </w:r>
    </w:p>
    <w:p w14:paraId="0086C81F" w14:textId="77777777" w:rsidR="00A6474E" w:rsidRPr="00A6474E" w:rsidRDefault="00A6474E" w:rsidP="00A6474E">
      <w:pPr>
        <w:numPr>
          <w:ilvl w:val="0"/>
          <w:numId w:val="5"/>
        </w:numPr>
        <w:rPr>
          <w:i/>
          <w:iCs/>
          <w:szCs w:val="24"/>
        </w:rPr>
      </w:pPr>
      <w:r w:rsidRPr="00A6474E">
        <w:rPr>
          <w:i/>
          <w:iCs/>
          <w:szCs w:val="24"/>
        </w:rPr>
        <w:t>City of Eastland (CCN No. 10470)</w:t>
      </w:r>
    </w:p>
    <w:p w14:paraId="4DB7F69F" w14:textId="77777777" w:rsidR="00A6474E" w:rsidRPr="00A6474E" w:rsidRDefault="00A6474E" w:rsidP="00A6474E">
      <w:pPr>
        <w:numPr>
          <w:ilvl w:val="0"/>
          <w:numId w:val="5"/>
        </w:numPr>
        <w:rPr>
          <w:i/>
          <w:iCs/>
          <w:szCs w:val="24"/>
        </w:rPr>
      </w:pPr>
      <w:r w:rsidRPr="00A6474E">
        <w:rPr>
          <w:i/>
          <w:iCs/>
          <w:szCs w:val="24"/>
        </w:rPr>
        <w:t>Eastland County Water Supply District</w:t>
      </w:r>
    </w:p>
    <w:p w14:paraId="257D15CB" w14:textId="77777777" w:rsidR="00A6474E" w:rsidRPr="00A6474E" w:rsidRDefault="00A6474E" w:rsidP="00A6474E">
      <w:pPr>
        <w:numPr>
          <w:ilvl w:val="0"/>
          <w:numId w:val="5"/>
        </w:numPr>
        <w:rPr>
          <w:i/>
          <w:iCs/>
          <w:szCs w:val="24"/>
        </w:rPr>
      </w:pPr>
      <w:r w:rsidRPr="00A6474E">
        <w:rPr>
          <w:i/>
          <w:iCs/>
          <w:szCs w:val="24"/>
        </w:rPr>
        <w:t>Westbound Water Supply Corporation (WSC) (CCN No. 11831)</w:t>
      </w:r>
    </w:p>
    <w:p w14:paraId="3E8F380B" w14:textId="12A8443A" w:rsidR="00C86821" w:rsidRPr="00C86821" w:rsidRDefault="00C86821" w:rsidP="00C86821">
      <w:pPr>
        <w:ind w:left="1440"/>
        <w:rPr>
          <w:rFonts w:cs="Baskerville Old Face"/>
          <w:szCs w:val="24"/>
        </w:rPr>
      </w:pPr>
    </w:p>
    <w:p w14:paraId="1765D8AA" w14:textId="77777777" w:rsidR="00C86821" w:rsidRPr="00C86821" w:rsidRDefault="00C86821" w:rsidP="00C86821">
      <w:pPr>
        <w:numPr>
          <w:ilvl w:val="1"/>
          <w:numId w:val="4"/>
        </w:numPr>
        <w:rPr>
          <w:rFonts w:cs="Baskerville Old Face"/>
          <w:szCs w:val="24"/>
        </w:rPr>
      </w:pPr>
      <w:r w:rsidRPr="00C86821">
        <w:rPr>
          <w:szCs w:val="24"/>
        </w:rPr>
        <w:t>The county judge of each county that is wholly or partially included in the requested area:</w:t>
      </w:r>
    </w:p>
    <w:p w14:paraId="58D48EB2" w14:textId="6D779101" w:rsidR="00C86821" w:rsidRPr="00A6474E" w:rsidRDefault="00A6474E" w:rsidP="00A6474E">
      <w:pPr>
        <w:numPr>
          <w:ilvl w:val="0"/>
          <w:numId w:val="5"/>
        </w:numPr>
        <w:rPr>
          <w:rFonts w:cs="Baskerville Old Face"/>
          <w:i/>
          <w:iCs/>
          <w:szCs w:val="24"/>
        </w:rPr>
      </w:pPr>
      <w:bookmarkStart w:id="19" w:name="_Hlk50023481"/>
      <w:r>
        <w:rPr>
          <w:i/>
          <w:iCs/>
          <w:szCs w:val="24"/>
        </w:rPr>
        <w:t>Eastland County Judge</w:t>
      </w:r>
      <w:bookmarkEnd w:id="19"/>
    </w:p>
    <w:p w14:paraId="6D731502" w14:textId="77777777" w:rsidR="00C86821" w:rsidRPr="00C86821" w:rsidRDefault="00C86821" w:rsidP="00C86821">
      <w:pPr>
        <w:ind w:left="2160"/>
        <w:rPr>
          <w:rFonts w:cs="Baskerville Old Face"/>
          <w:i/>
          <w:iCs/>
          <w:szCs w:val="24"/>
        </w:rPr>
      </w:pPr>
    </w:p>
    <w:p w14:paraId="72F9DF77" w14:textId="77777777" w:rsidR="00C86821" w:rsidRPr="00C86821" w:rsidRDefault="00C86821" w:rsidP="00C86821">
      <w:pPr>
        <w:numPr>
          <w:ilvl w:val="1"/>
          <w:numId w:val="4"/>
        </w:numPr>
        <w:rPr>
          <w:rFonts w:cs="Baskerville Old Face"/>
          <w:szCs w:val="24"/>
        </w:rPr>
      </w:pPr>
      <w:r w:rsidRPr="00C86821">
        <w:rPr>
          <w:szCs w:val="24"/>
        </w:rPr>
        <w:t>Each groundwater conservation district that is wholly or partially included in the requested area:</w:t>
      </w:r>
    </w:p>
    <w:p w14:paraId="76FECE3D" w14:textId="1B8C2BEA" w:rsidR="00C86821" w:rsidRPr="00C86821" w:rsidRDefault="00A6474E" w:rsidP="00C86821">
      <w:pPr>
        <w:numPr>
          <w:ilvl w:val="0"/>
          <w:numId w:val="5"/>
        </w:numPr>
        <w:rPr>
          <w:rFonts w:cs="Baskerville Old Face"/>
          <w:szCs w:val="24"/>
        </w:rPr>
      </w:pPr>
      <w:r>
        <w:rPr>
          <w:i/>
          <w:iCs/>
          <w:szCs w:val="24"/>
        </w:rPr>
        <w:t>None</w:t>
      </w:r>
    </w:p>
    <w:p w14:paraId="283AFDA9" w14:textId="77777777" w:rsidR="00C86821" w:rsidRPr="00C86821" w:rsidRDefault="00C86821" w:rsidP="00A6474E">
      <w:pPr>
        <w:ind w:left="2160"/>
        <w:rPr>
          <w:rFonts w:cs="Baskerville Old Face"/>
          <w:szCs w:val="24"/>
        </w:rPr>
      </w:pPr>
    </w:p>
    <w:p w14:paraId="0C4D33CF" w14:textId="77777777" w:rsidR="00C86821" w:rsidRPr="00C86821" w:rsidRDefault="00C86821" w:rsidP="00C86821">
      <w:pPr>
        <w:numPr>
          <w:ilvl w:val="1"/>
          <w:numId w:val="4"/>
        </w:numPr>
        <w:rPr>
          <w:rFonts w:eastAsia="Calibri" w:cs="Baskerville Old Face"/>
          <w:szCs w:val="24"/>
        </w:rPr>
      </w:pPr>
      <w:r w:rsidRPr="00C86821">
        <w:rPr>
          <w:szCs w:val="24"/>
        </w:rPr>
        <w:t>Any affected customers, and other affected parties in the requested area.</w:t>
      </w:r>
    </w:p>
    <w:p w14:paraId="08C93424" w14:textId="77777777" w:rsidR="00C86821" w:rsidRPr="00C86821" w:rsidRDefault="00C86821" w:rsidP="00C86821">
      <w:pPr>
        <w:autoSpaceDE w:val="0"/>
        <w:autoSpaceDN w:val="0"/>
        <w:adjustRightInd w:val="0"/>
        <w:ind w:hanging="720"/>
        <w:contextualSpacing/>
        <w:rPr>
          <w:rFonts w:eastAsia="Calibri" w:cstheme="minorBidi"/>
          <w:szCs w:val="24"/>
        </w:rPr>
      </w:pPr>
    </w:p>
    <w:p w14:paraId="29E1F570" w14:textId="77777777" w:rsidR="00C86821" w:rsidRPr="00C86821" w:rsidRDefault="00C86821" w:rsidP="00C86821">
      <w:pPr>
        <w:autoSpaceDE w:val="0"/>
        <w:autoSpaceDN w:val="0"/>
        <w:adjustRightInd w:val="0"/>
        <w:ind w:left="450"/>
        <w:rPr>
          <w:rFonts w:eastAsia="Calibri"/>
          <w:color w:val="0563C1" w:themeColor="hyperlink"/>
          <w:szCs w:val="24"/>
          <w:u w:val="single"/>
        </w:rPr>
      </w:pPr>
      <w:r w:rsidRPr="00C86821">
        <w:rPr>
          <w:rFonts w:eastAsia="Calibri"/>
        </w:rPr>
        <w:t xml:space="preserve">Addresses can be obtained from the Water Utility Database at </w:t>
      </w:r>
      <w:hyperlink r:id="rId8" w:history="1">
        <w:r w:rsidRPr="00C86821">
          <w:rPr>
            <w:rFonts w:eastAsia="Calibri"/>
            <w:color w:val="0563C1" w:themeColor="hyperlink"/>
            <w:u w:val="single"/>
          </w:rPr>
          <w:t>http://www.puc.texas.gov/watersearch</w:t>
        </w:r>
      </w:hyperlink>
      <w:r w:rsidRPr="00C86821">
        <w:rPr>
          <w:rFonts w:eastAsia="Calibri"/>
        </w:rPr>
        <w:t xml:space="preserve">. District information and addresses can be obtained from the </w:t>
      </w:r>
      <w:r w:rsidRPr="00C86821">
        <w:rPr>
          <w:szCs w:val="24"/>
        </w:rPr>
        <w:t>Texas Commission on Environmental Quality’s (TCEQ)</w:t>
      </w:r>
      <w:r w:rsidRPr="00C86821">
        <w:rPr>
          <w:rFonts w:eastAsia="Calibri"/>
        </w:rPr>
        <w:t xml:space="preserve"> web site located at </w:t>
      </w:r>
      <w:hyperlink r:id="rId9" w:history="1">
        <w:r w:rsidRPr="00C86821">
          <w:rPr>
            <w:rFonts w:eastAsia="Calibri"/>
            <w:color w:val="0563C1" w:themeColor="hyperlink"/>
            <w:szCs w:val="24"/>
            <w:u w:val="single"/>
          </w:rPr>
          <w:t>https://www14.tceq.texas.gov/iwud/index.cfm</w:t>
        </w:r>
      </w:hyperlink>
      <w:r w:rsidRPr="00C86821">
        <w:rPr>
          <w:rFonts w:eastAsia="Calibri"/>
          <w:color w:val="0563C1" w:themeColor="hyperlink"/>
          <w:szCs w:val="24"/>
          <w:u w:val="single"/>
        </w:rPr>
        <w:t>.</w:t>
      </w:r>
    </w:p>
    <w:p w14:paraId="5C91918B" w14:textId="2A1BC88F" w:rsidR="00C86821" w:rsidRPr="00C86821" w:rsidRDefault="00C86821" w:rsidP="00C86821">
      <w:pPr>
        <w:autoSpaceDE w:val="0"/>
        <w:autoSpaceDN w:val="0"/>
        <w:adjustRightInd w:val="0"/>
        <w:ind w:left="450"/>
        <w:rPr>
          <w:rFonts w:eastAsia="Calibri"/>
        </w:rPr>
      </w:pPr>
    </w:p>
    <w:p w14:paraId="578962C0" w14:textId="09978D4A" w:rsidR="00C86821" w:rsidRPr="00B93DC6" w:rsidRDefault="00C86821" w:rsidP="00C86821">
      <w:pPr>
        <w:numPr>
          <w:ilvl w:val="0"/>
          <w:numId w:val="4"/>
        </w:numPr>
        <w:autoSpaceDE w:val="0"/>
        <w:autoSpaceDN w:val="0"/>
        <w:adjustRightInd w:val="0"/>
        <w:rPr>
          <w:bCs/>
          <w:szCs w:val="24"/>
        </w:rPr>
      </w:pPr>
      <w:bookmarkStart w:id="20" w:name="_Hlk98146236"/>
      <w:r w:rsidRPr="00C86821">
        <w:rPr>
          <w:rFonts w:cs="Baskerville Old Face"/>
          <w:szCs w:val="24"/>
        </w:rPr>
        <w:t>Publish notice once each week for two consecutive weeks in a newspaper having general circulation in</w:t>
      </w:r>
      <w:r w:rsidRPr="004D0196">
        <w:rPr>
          <w:rFonts w:cs="Baskerville Old Face"/>
          <w:szCs w:val="24"/>
        </w:rPr>
        <w:t xml:space="preserve"> </w:t>
      </w:r>
      <w:bookmarkStart w:id="21" w:name="_Hlk44589042"/>
      <w:bookmarkStart w:id="22" w:name="_Hlk97906812"/>
      <w:sdt>
        <w:sdtPr>
          <w:rPr>
            <w:rFonts w:cs="Baskerville Old Face"/>
            <w:szCs w:val="24"/>
          </w:rPr>
          <w:id w:val="1453984176"/>
          <w:placeholder>
            <w:docPart w:val="B3EB3B5AF9364A4083F923F5CA39C104"/>
          </w:placeholder>
          <w15:color w:val="FF0000"/>
          <w:dropDownList>
            <w:listItem w:displayText="the" w:value="the"/>
            <w:listItem w:displayText="each" w:value="each"/>
          </w:dropDownList>
        </w:sdtPr>
        <w:sdtEndPr/>
        <w:sdtContent>
          <w:r w:rsidR="00A6474E" w:rsidRPr="004D0196">
            <w:rPr>
              <w:rFonts w:cs="Baskerville Old Face"/>
              <w:szCs w:val="24"/>
            </w:rPr>
            <w:t>the</w:t>
          </w:r>
        </w:sdtContent>
      </w:sdt>
      <w:bookmarkEnd w:id="21"/>
      <w:bookmarkEnd w:id="22"/>
      <w:r w:rsidRPr="00C86821">
        <w:rPr>
          <w:rFonts w:cs="Baskerville Old Face"/>
          <w:color w:val="808080" w:themeColor="background1" w:themeShade="80"/>
          <w:szCs w:val="24"/>
        </w:rPr>
        <w:t xml:space="preserve"> </w:t>
      </w:r>
      <w:r w:rsidRPr="00C86821">
        <w:rPr>
          <w:szCs w:val="24"/>
        </w:rPr>
        <w:t xml:space="preserve">county where the requested area is located.  Proof in the form of a publisher’s affidavit must be filed within 30 days of the publication date. The affidavit must state with specificity each county in which the </w:t>
      </w:r>
      <w:r w:rsidRPr="00B93DC6">
        <w:rPr>
          <w:szCs w:val="24"/>
        </w:rPr>
        <w:t xml:space="preserve">newspaper is of general circulation. </w:t>
      </w:r>
      <w:r w:rsidRPr="00B93DC6">
        <w:rPr>
          <w:bCs/>
          <w:szCs w:val="24"/>
        </w:rPr>
        <w:t xml:space="preserve">Within 30 days of the date the notice was mailed, </w:t>
      </w:r>
      <w:r w:rsidR="00A6474E" w:rsidRPr="00B93DC6">
        <w:rPr>
          <w:rFonts w:cs="Baskerville Old Face"/>
          <w:szCs w:val="24"/>
        </w:rPr>
        <w:t>Carbon</w:t>
      </w:r>
      <w:r w:rsidRPr="00B93DC6">
        <w:rPr>
          <w:rFonts w:cs="Baskerville Old Face"/>
          <w:szCs w:val="24"/>
        </w:rPr>
        <w:t xml:space="preserve"> </w:t>
      </w:r>
      <w:r w:rsidRPr="00B93DC6">
        <w:rPr>
          <w:bCs/>
          <w:szCs w:val="24"/>
        </w:rPr>
        <w:t>must file an affidavit specifying the notice that was provided to every person and entity to whom notice was provided and the date the notice was mailed.</w:t>
      </w:r>
    </w:p>
    <w:p w14:paraId="4C9E571C" w14:textId="77777777" w:rsidR="00C86821" w:rsidRPr="00B93DC6" w:rsidRDefault="00C86821" w:rsidP="00C86821">
      <w:pPr>
        <w:autoSpaceDE w:val="0"/>
        <w:autoSpaceDN w:val="0"/>
        <w:adjustRightInd w:val="0"/>
        <w:rPr>
          <w:bCs/>
          <w:szCs w:val="24"/>
        </w:rPr>
      </w:pPr>
    </w:p>
    <w:p w14:paraId="7180B492" w14:textId="4752D3AD" w:rsidR="00C86821" w:rsidRPr="00B93DC6" w:rsidRDefault="00C86821" w:rsidP="00C86821">
      <w:pPr>
        <w:numPr>
          <w:ilvl w:val="0"/>
          <w:numId w:val="4"/>
        </w:numPr>
        <w:autoSpaceDE w:val="0"/>
        <w:autoSpaceDN w:val="0"/>
        <w:adjustRightInd w:val="0"/>
        <w:contextualSpacing/>
        <w:rPr>
          <w:rFonts w:eastAsiaTheme="minorHAnsi"/>
          <w:bCs/>
          <w:szCs w:val="24"/>
        </w:rPr>
      </w:pPr>
      <w:r w:rsidRPr="00B93DC6">
        <w:rPr>
          <w:rFonts w:eastAsiaTheme="minorHAnsi"/>
          <w:bCs/>
          <w:szCs w:val="24"/>
        </w:rPr>
        <w:t>Provide notice using the attached notice forms.</w:t>
      </w:r>
    </w:p>
    <w:p w14:paraId="719C385A" w14:textId="77777777" w:rsidR="00C86821" w:rsidRPr="00B93DC6" w:rsidRDefault="00C86821" w:rsidP="00C86821">
      <w:pPr>
        <w:autoSpaceDE w:val="0"/>
        <w:autoSpaceDN w:val="0"/>
        <w:adjustRightInd w:val="0"/>
        <w:ind w:hanging="720"/>
        <w:contextualSpacing/>
        <w:rPr>
          <w:rFonts w:eastAsiaTheme="minorHAnsi"/>
          <w:bCs/>
          <w:szCs w:val="24"/>
        </w:rPr>
      </w:pPr>
    </w:p>
    <w:p w14:paraId="112AC384" w14:textId="4CFDF49D" w:rsidR="00C86821" w:rsidRPr="00C86821" w:rsidRDefault="00C86821" w:rsidP="00C86821">
      <w:pPr>
        <w:numPr>
          <w:ilvl w:val="0"/>
          <w:numId w:val="4"/>
        </w:numPr>
        <w:autoSpaceDE w:val="0"/>
        <w:autoSpaceDN w:val="0"/>
        <w:adjustRightInd w:val="0"/>
        <w:contextualSpacing/>
        <w:rPr>
          <w:rFonts w:eastAsiaTheme="minorHAnsi"/>
          <w:bCs/>
          <w:szCs w:val="24"/>
        </w:rPr>
      </w:pPr>
      <w:r w:rsidRPr="00B93DC6">
        <w:rPr>
          <w:rFonts w:eastAsiaTheme="minorHAnsi" w:cstheme="minorBidi"/>
          <w:szCs w:val="24"/>
        </w:rPr>
        <w:t xml:space="preserve">Provide a copy of the maps deemed sufficient during administrative </w:t>
      </w:r>
      <w:r w:rsidRPr="00C86821">
        <w:rPr>
          <w:rFonts w:eastAsiaTheme="minorHAnsi" w:cstheme="minorBidi"/>
          <w:szCs w:val="24"/>
        </w:rPr>
        <w:t xml:space="preserve">review delineating the requested area with each individual notice to neighboring utilities, other affected parties, and customers. </w:t>
      </w:r>
    </w:p>
    <w:p w14:paraId="309B6B4E" w14:textId="77777777" w:rsidR="00C86821" w:rsidRPr="00C86821" w:rsidRDefault="00C86821" w:rsidP="00C86821">
      <w:pPr>
        <w:spacing w:after="120"/>
        <w:ind w:hanging="720"/>
        <w:contextualSpacing/>
        <w:jc w:val="left"/>
        <w:rPr>
          <w:rFonts w:eastAsia="Calibri" w:cstheme="minorBidi"/>
          <w:szCs w:val="24"/>
        </w:rPr>
      </w:pPr>
    </w:p>
    <w:p w14:paraId="55706CB2" w14:textId="77777777" w:rsidR="00C86821" w:rsidRPr="00C86821" w:rsidRDefault="00C86821" w:rsidP="004D0196">
      <w:pPr>
        <w:numPr>
          <w:ilvl w:val="0"/>
          <w:numId w:val="4"/>
        </w:numPr>
        <w:spacing w:after="200"/>
        <w:contextualSpacing/>
        <w:rPr>
          <w:rFonts w:cstheme="minorBidi"/>
          <w:szCs w:val="24"/>
        </w:rPr>
      </w:pPr>
      <w:bookmarkStart w:id="23" w:name="_Hlk136004101"/>
      <w:bookmarkStart w:id="24" w:name="_Hlk136002140"/>
      <w:r w:rsidRPr="00C86821">
        <w:rPr>
          <w:rFonts w:cstheme="minorBidi"/>
          <w:szCs w:val="24"/>
        </w:rPr>
        <w:t xml:space="preserve">File in the docket: </w:t>
      </w:r>
    </w:p>
    <w:p w14:paraId="5506CEF1" w14:textId="4B13FA42" w:rsidR="00C86821" w:rsidRPr="00B93DC6" w:rsidRDefault="00C86821" w:rsidP="00C86821">
      <w:pPr>
        <w:numPr>
          <w:ilvl w:val="1"/>
          <w:numId w:val="6"/>
        </w:numPr>
        <w:spacing w:after="200"/>
        <w:contextualSpacing/>
        <w:rPr>
          <w:rFonts w:cstheme="minorBidi"/>
          <w:szCs w:val="24"/>
        </w:rPr>
      </w:pPr>
      <w:r w:rsidRPr="00C86821">
        <w:rPr>
          <w:rFonts w:cstheme="minorBidi"/>
          <w:szCs w:val="24"/>
        </w:rPr>
        <w:t xml:space="preserve">A </w:t>
      </w:r>
      <w:r w:rsidRPr="00B93DC6">
        <w:rPr>
          <w:rFonts w:cstheme="minorBidi"/>
          <w:szCs w:val="24"/>
        </w:rPr>
        <w:t>copy of the notices (1 copy of each).</w:t>
      </w:r>
    </w:p>
    <w:p w14:paraId="013DCB12" w14:textId="77777777" w:rsidR="00C86821" w:rsidRPr="00B93DC6" w:rsidRDefault="00C86821" w:rsidP="00C86821">
      <w:pPr>
        <w:numPr>
          <w:ilvl w:val="1"/>
          <w:numId w:val="6"/>
        </w:numPr>
        <w:spacing w:after="200"/>
        <w:contextualSpacing/>
        <w:rPr>
          <w:rFonts w:cstheme="minorBidi"/>
          <w:szCs w:val="24"/>
        </w:rPr>
      </w:pPr>
      <w:r w:rsidRPr="00B93DC6">
        <w:rPr>
          <w:rFonts w:cstheme="minorBidi"/>
          <w:szCs w:val="24"/>
        </w:rPr>
        <w:t>The general location and detailed maps deemed sufficient during administrative review.</w:t>
      </w:r>
    </w:p>
    <w:p w14:paraId="3AA42B02" w14:textId="72FC7AE2" w:rsidR="00C86821" w:rsidRPr="001F0824" w:rsidRDefault="00C86821" w:rsidP="001F0824">
      <w:pPr>
        <w:numPr>
          <w:ilvl w:val="1"/>
          <w:numId w:val="6"/>
        </w:numPr>
        <w:spacing w:after="200"/>
        <w:contextualSpacing/>
        <w:rPr>
          <w:rFonts w:cstheme="minorBidi"/>
          <w:szCs w:val="24"/>
        </w:rPr>
      </w:pPr>
      <w:r w:rsidRPr="001F0824">
        <w:rPr>
          <w:rFonts w:cstheme="minorBidi"/>
          <w:szCs w:val="24"/>
        </w:rPr>
        <w:t>The signed affidavits for published notice and mailed notices.</w:t>
      </w:r>
    </w:p>
    <w:p w14:paraId="4712D1C8" w14:textId="0FFA6FBE" w:rsidR="00C86821" w:rsidRDefault="00C86821" w:rsidP="004D0196">
      <w:pPr>
        <w:numPr>
          <w:ilvl w:val="1"/>
          <w:numId w:val="6"/>
        </w:numPr>
        <w:contextualSpacing/>
        <w:rPr>
          <w:rFonts w:cstheme="minorBidi"/>
          <w:szCs w:val="24"/>
        </w:rPr>
      </w:pPr>
      <w:r w:rsidRPr="00B93DC6">
        <w:rPr>
          <w:rFonts w:cstheme="minorBidi"/>
          <w:szCs w:val="24"/>
        </w:rPr>
        <w:t>A list specifying every person and entity to whom notice was provided.</w:t>
      </w:r>
    </w:p>
    <w:p w14:paraId="159D7550" w14:textId="46EBE700" w:rsidR="004D0196" w:rsidRPr="004D0196" w:rsidRDefault="004D0196" w:rsidP="004D0196">
      <w:pPr>
        <w:pStyle w:val="ListParagraph"/>
        <w:widowControl/>
        <w:numPr>
          <w:ilvl w:val="1"/>
          <w:numId w:val="6"/>
        </w:numPr>
        <w:autoSpaceDE/>
        <w:autoSpaceDN/>
        <w:adjustRightInd/>
        <w:jc w:val="both"/>
        <w:rPr>
          <w:rFonts w:cstheme="minorBidi"/>
        </w:rPr>
      </w:pPr>
      <w:r w:rsidRPr="004D0196">
        <w:t xml:space="preserve">The publisher’s affidavit and tear sheets for proof of newspaper publication.  </w:t>
      </w:r>
    </w:p>
    <w:bookmarkEnd w:id="23"/>
    <w:bookmarkEnd w:id="24"/>
    <w:p w14:paraId="65A30D71" w14:textId="18B7F996" w:rsidR="00C86821" w:rsidRPr="00B93DC6" w:rsidRDefault="00C86821" w:rsidP="004D0196">
      <w:pPr>
        <w:spacing w:after="120"/>
        <w:contextualSpacing/>
        <w:jc w:val="left"/>
        <w:rPr>
          <w:rFonts w:eastAsiaTheme="minorHAnsi"/>
          <w:szCs w:val="24"/>
        </w:rPr>
      </w:pPr>
    </w:p>
    <w:p w14:paraId="3B4785C9" w14:textId="0994EBBF" w:rsidR="00C86821" w:rsidRPr="00B93DC6" w:rsidRDefault="00C86821" w:rsidP="00C86821">
      <w:pPr>
        <w:numPr>
          <w:ilvl w:val="0"/>
          <w:numId w:val="4"/>
        </w:numPr>
        <w:contextualSpacing/>
        <w:rPr>
          <w:rFonts w:eastAsiaTheme="minorHAnsi"/>
          <w:szCs w:val="24"/>
        </w:rPr>
      </w:pPr>
      <w:r w:rsidRPr="00B93DC6">
        <w:rPr>
          <w:rFonts w:eastAsiaTheme="minorHAnsi" w:cstheme="minorBidi"/>
          <w:szCs w:val="24"/>
        </w:rPr>
        <w:t xml:space="preserve">Supplement the application with a copy of the approval letter for </w:t>
      </w:r>
      <w:r w:rsidR="001F0824">
        <w:rPr>
          <w:rFonts w:eastAsiaTheme="minorHAnsi" w:cstheme="minorBidi"/>
          <w:szCs w:val="24"/>
        </w:rPr>
        <w:t>new</w:t>
      </w:r>
      <w:r w:rsidR="00A6474E" w:rsidRPr="00B93DC6">
        <w:rPr>
          <w:rFonts w:eastAsiaTheme="minorHAnsi" w:cstheme="minorBidi"/>
          <w:szCs w:val="24"/>
        </w:rPr>
        <w:t xml:space="preserve"> facilities</w:t>
      </w:r>
      <w:r w:rsidR="001F0824">
        <w:rPr>
          <w:rFonts w:eastAsiaTheme="minorHAnsi" w:cstheme="minorBidi"/>
          <w:szCs w:val="24"/>
        </w:rPr>
        <w:t xml:space="preserve"> Carbon will be building to</w:t>
      </w:r>
      <w:r w:rsidRPr="00B93DC6">
        <w:rPr>
          <w:rFonts w:eastAsiaTheme="minorHAnsi" w:cstheme="minorBidi"/>
          <w:szCs w:val="24"/>
        </w:rPr>
        <w:t xml:space="preserve"> provide </w:t>
      </w:r>
      <w:r w:rsidR="001F0824">
        <w:rPr>
          <w:rFonts w:eastAsiaTheme="minorHAnsi" w:cstheme="minorBidi"/>
          <w:szCs w:val="24"/>
        </w:rPr>
        <w:t xml:space="preserve">additional </w:t>
      </w:r>
      <w:r w:rsidR="00A6474E" w:rsidRPr="00B93DC6">
        <w:rPr>
          <w:rFonts w:eastAsiaTheme="minorHAnsi" w:cstheme="minorBidi"/>
          <w:szCs w:val="24"/>
        </w:rPr>
        <w:t>water</w:t>
      </w:r>
      <w:r w:rsidRPr="00B93DC6">
        <w:rPr>
          <w:rFonts w:eastAsiaTheme="minorHAnsi" w:cstheme="minorBidi"/>
          <w:szCs w:val="24"/>
        </w:rPr>
        <w:t xml:space="preserve"> service for the requested area from TCEQ once </w:t>
      </w:r>
      <w:sdt>
        <w:sdtPr>
          <w:rPr>
            <w:rFonts w:eastAsiaTheme="minorHAnsi" w:cstheme="minorBidi"/>
            <w:szCs w:val="24"/>
          </w:rPr>
          <w:id w:val="1034536355"/>
          <w:placeholder>
            <w:docPart w:val="34567A8077114EB7ADAE895761386484"/>
          </w:placeholder>
          <w15:color w:val="FF0000"/>
          <w:dropDownList>
            <w:listItem w:displayText="it is" w:value="it is"/>
            <w:listItem w:displayText="they are" w:value="they are"/>
          </w:dropDownList>
        </w:sdtPr>
        <w:sdtEndPr/>
        <w:sdtContent>
          <w:r w:rsidR="00B93DC6" w:rsidRPr="00B93DC6">
            <w:rPr>
              <w:rFonts w:eastAsiaTheme="minorHAnsi" w:cstheme="minorBidi"/>
              <w:szCs w:val="24"/>
            </w:rPr>
            <w:t>it is</w:t>
          </w:r>
        </w:sdtContent>
      </w:sdt>
      <w:r w:rsidRPr="00B93DC6">
        <w:rPr>
          <w:rFonts w:eastAsiaTheme="minorHAnsi" w:cstheme="minorBidi"/>
          <w:szCs w:val="24"/>
        </w:rPr>
        <w:t xml:space="preserve"> it is received. </w:t>
      </w:r>
      <w:r w:rsidR="00B93DC6" w:rsidRPr="00B93DC6">
        <w:rPr>
          <w:rFonts w:eastAsiaTheme="minorHAnsi" w:cstheme="minorBidi"/>
          <w:szCs w:val="24"/>
        </w:rPr>
        <w:t>Carbon</w:t>
      </w:r>
      <w:r w:rsidRPr="00B93DC6">
        <w:rPr>
          <w:rFonts w:eastAsia="Calibri" w:cstheme="minorBidi"/>
          <w:szCs w:val="24"/>
        </w:rPr>
        <w:t xml:space="preserve"> </w:t>
      </w:r>
      <w:r w:rsidRPr="00B93DC6">
        <w:rPr>
          <w:rFonts w:eastAsiaTheme="minorHAnsi" w:cstheme="minorBidi"/>
          <w:szCs w:val="24"/>
        </w:rPr>
        <w:t>must file the approval letter prior to Staff making a final recommendation on the application.</w:t>
      </w:r>
    </w:p>
    <w:bookmarkEnd w:id="20"/>
    <w:p w14:paraId="41E452C6" w14:textId="77777777" w:rsidR="00C86821" w:rsidRPr="00B93DC6" w:rsidRDefault="00C86821" w:rsidP="00C86821">
      <w:pPr>
        <w:rPr>
          <w:szCs w:val="24"/>
        </w:rPr>
      </w:pPr>
    </w:p>
    <w:p w14:paraId="6F485F34" w14:textId="21BA7A9D" w:rsidR="00C86821" w:rsidRPr="00B93DC6" w:rsidRDefault="00C86821" w:rsidP="00C86821">
      <w:pPr>
        <w:rPr>
          <w:bCs/>
          <w:szCs w:val="24"/>
        </w:rPr>
      </w:pPr>
      <w:r w:rsidRPr="00B93DC6">
        <w:rPr>
          <w:szCs w:val="24"/>
        </w:rPr>
        <w:t xml:space="preserve">Staff may determine that additional information is needed to make a final recommendation in this docket.  If additional information is needed, Staff may send requests for information (RFI) to </w:t>
      </w:r>
      <w:r w:rsidR="00B93DC6" w:rsidRPr="00B93DC6">
        <w:rPr>
          <w:rFonts w:cs="Baskerville Old Face"/>
          <w:szCs w:val="24"/>
        </w:rPr>
        <w:t>Carbon</w:t>
      </w:r>
      <w:r w:rsidRPr="00B93DC6">
        <w:rPr>
          <w:rFonts w:cs="Baskerville Old Face"/>
          <w:szCs w:val="24"/>
        </w:rPr>
        <w:t xml:space="preserve"> and </w:t>
      </w:r>
      <w:r w:rsidR="00B93DC6" w:rsidRPr="00B93DC6">
        <w:rPr>
          <w:rFonts w:cs="Baskerville Old Face"/>
          <w:szCs w:val="24"/>
        </w:rPr>
        <w:t>Staff WSC</w:t>
      </w:r>
      <w:r w:rsidRPr="00B93DC6">
        <w:rPr>
          <w:szCs w:val="24"/>
        </w:rPr>
        <w:t xml:space="preserve">.  </w:t>
      </w:r>
      <w:r w:rsidR="00B93DC6" w:rsidRPr="00B93DC6">
        <w:rPr>
          <w:rFonts w:cs="Baskerville Old Face"/>
          <w:szCs w:val="24"/>
        </w:rPr>
        <w:t>Carbon</w:t>
      </w:r>
      <w:r w:rsidRPr="00B93DC6">
        <w:rPr>
          <w:rFonts w:cs="Baskerville Old Face"/>
          <w:szCs w:val="24"/>
        </w:rPr>
        <w:t xml:space="preserve"> and </w:t>
      </w:r>
      <w:r w:rsidR="00B93DC6" w:rsidRPr="00B93DC6">
        <w:rPr>
          <w:rFonts w:cs="Baskerville Old Face"/>
          <w:szCs w:val="24"/>
        </w:rPr>
        <w:t>Staff WSC</w:t>
      </w:r>
      <w:r w:rsidRPr="00B93DC6">
        <w:rPr>
          <w:rFonts w:cs="Baskerville Old Face"/>
          <w:szCs w:val="24"/>
        </w:rPr>
        <w:t xml:space="preserve"> </w:t>
      </w:r>
      <w:r w:rsidRPr="00B93DC6">
        <w:rPr>
          <w:szCs w:val="24"/>
        </w:rPr>
        <w:t>will have 20 days from the receipt of the RFI to respond.</w:t>
      </w:r>
    </w:p>
    <w:p w14:paraId="46792F99" w14:textId="77777777" w:rsidR="00C86821" w:rsidRPr="00C86821" w:rsidRDefault="00C86821" w:rsidP="00C86821">
      <w:pPr>
        <w:tabs>
          <w:tab w:val="left" w:pos="1170"/>
        </w:tabs>
        <w:spacing w:after="120"/>
      </w:pPr>
    </w:p>
    <w:p w14:paraId="3223D507" w14:textId="77777777" w:rsidR="00C86821" w:rsidRPr="00C86821" w:rsidRDefault="00C86821" w:rsidP="00C86821"/>
    <w:p w14:paraId="69C85625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47254" w14:textId="77777777" w:rsidR="003B795D" w:rsidRDefault="003B795D">
      <w:r>
        <w:separator/>
      </w:r>
    </w:p>
  </w:endnote>
  <w:endnote w:type="continuationSeparator" w:id="0">
    <w:p w14:paraId="05ADD654" w14:textId="77777777" w:rsidR="003B795D" w:rsidRDefault="003B7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3134C" w14:textId="77777777" w:rsidR="003B795D" w:rsidRDefault="003B795D">
      <w:r>
        <w:separator/>
      </w:r>
    </w:p>
  </w:footnote>
  <w:footnote w:type="continuationSeparator" w:id="0">
    <w:p w14:paraId="164DB074" w14:textId="77777777" w:rsidR="003B795D" w:rsidRDefault="003B7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ABE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2B2BFB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E71954F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1978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6D05CB"/>
    <w:multiLevelType w:val="hybridMultilevel"/>
    <w:tmpl w:val="7980A6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706BFF"/>
    <w:multiLevelType w:val="hybridMultilevel"/>
    <w:tmpl w:val="49DA8E94"/>
    <w:lvl w:ilvl="0" w:tplc="090209EE">
      <w:start w:val="5"/>
      <w:numFmt w:val="decimal"/>
      <w:lvlText w:val="%1)"/>
      <w:lvlJc w:val="left"/>
      <w:pPr>
        <w:ind w:left="720" w:hanging="360"/>
      </w:pPr>
      <w:rPr>
        <w:rFonts w:eastAsia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22383">
    <w:abstractNumId w:val="4"/>
  </w:num>
  <w:num w:numId="2" w16cid:durableId="1068652537">
    <w:abstractNumId w:val="1"/>
  </w:num>
  <w:num w:numId="3" w16cid:durableId="795879931">
    <w:abstractNumId w:val="2"/>
  </w:num>
  <w:num w:numId="4" w16cid:durableId="1329865704">
    <w:abstractNumId w:val="5"/>
  </w:num>
  <w:num w:numId="5" w16cid:durableId="838930163">
    <w:abstractNumId w:val="3"/>
  </w:num>
  <w:num w:numId="6" w16cid:durableId="25887912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8885980">
    <w:abstractNumId w:val="0"/>
  </w:num>
  <w:num w:numId="8" w16cid:durableId="2529060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1CA"/>
    <w:rsid w:val="00050A1E"/>
    <w:rsid w:val="00054C7B"/>
    <w:rsid w:val="000742CC"/>
    <w:rsid w:val="00082158"/>
    <w:rsid w:val="00094623"/>
    <w:rsid w:val="00116570"/>
    <w:rsid w:val="0014247F"/>
    <w:rsid w:val="001544F3"/>
    <w:rsid w:val="001C2315"/>
    <w:rsid w:val="001E775F"/>
    <w:rsid w:val="001F0824"/>
    <w:rsid w:val="00222C6F"/>
    <w:rsid w:val="00246BD5"/>
    <w:rsid w:val="00254E4D"/>
    <w:rsid w:val="0028111B"/>
    <w:rsid w:val="002A409D"/>
    <w:rsid w:val="002C2E67"/>
    <w:rsid w:val="00301794"/>
    <w:rsid w:val="0034127C"/>
    <w:rsid w:val="003771CA"/>
    <w:rsid w:val="00384636"/>
    <w:rsid w:val="003B795D"/>
    <w:rsid w:val="004249AC"/>
    <w:rsid w:val="00443EFC"/>
    <w:rsid w:val="00495A15"/>
    <w:rsid w:val="00497664"/>
    <w:rsid w:val="004D0196"/>
    <w:rsid w:val="005756F9"/>
    <w:rsid w:val="005B406F"/>
    <w:rsid w:val="006373FC"/>
    <w:rsid w:val="006821E7"/>
    <w:rsid w:val="00765C20"/>
    <w:rsid w:val="0079755E"/>
    <w:rsid w:val="007C643F"/>
    <w:rsid w:val="007E4EE0"/>
    <w:rsid w:val="008262FF"/>
    <w:rsid w:val="008B4C81"/>
    <w:rsid w:val="008C176D"/>
    <w:rsid w:val="008C469B"/>
    <w:rsid w:val="0091083F"/>
    <w:rsid w:val="00934176"/>
    <w:rsid w:val="00952AD4"/>
    <w:rsid w:val="00970207"/>
    <w:rsid w:val="009C105F"/>
    <w:rsid w:val="009F1333"/>
    <w:rsid w:val="00A17E88"/>
    <w:rsid w:val="00A3538E"/>
    <w:rsid w:val="00A513B8"/>
    <w:rsid w:val="00A6474E"/>
    <w:rsid w:val="00A7691E"/>
    <w:rsid w:val="00AB52DC"/>
    <w:rsid w:val="00B56DD2"/>
    <w:rsid w:val="00B93DC6"/>
    <w:rsid w:val="00BB6FFF"/>
    <w:rsid w:val="00C16192"/>
    <w:rsid w:val="00C5634D"/>
    <w:rsid w:val="00C84C6E"/>
    <w:rsid w:val="00C86821"/>
    <w:rsid w:val="00CA4B9C"/>
    <w:rsid w:val="00CB65E7"/>
    <w:rsid w:val="00CC402B"/>
    <w:rsid w:val="00DA36E8"/>
    <w:rsid w:val="00E36D3C"/>
    <w:rsid w:val="00E62D26"/>
    <w:rsid w:val="00E81E82"/>
    <w:rsid w:val="00EA3635"/>
    <w:rsid w:val="00EA5690"/>
    <w:rsid w:val="00F35E4F"/>
    <w:rsid w:val="00F63FB6"/>
    <w:rsid w:val="00FB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A2732A"/>
  <w15:chartTrackingRefBased/>
  <w15:docId w15:val="{208C3A6D-0ECA-4BCE-8F15-4912026D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  <w:style w:type="character" w:styleId="PlaceholderText">
    <w:name w:val="Placeholder Text"/>
    <w:basedOn w:val="DefaultParagraphFont"/>
    <w:uiPriority w:val="99"/>
    <w:semiHidden/>
    <w:rsid w:val="002C2E67"/>
    <w:rPr>
      <w:color w:val="808080"/>
    </w:rPr>
  </w:style>
  <w:style w:type="character" w:customStyle="1" w:styleId="Style1">
    <w:name w:val="Style1"/>
    <w:basedOn w:val="DefaultParagraphFont"/>
    <w:uiPriority w:val="1"/>
    <w:rsid w:val="002C2E67"/>
    <w:rPr>
      <w:rFonts w:ascii="Times New Roman" w:hAnsi="Times New Roman"/>
      <w:color w:val="FF0000"/>
      <w:sz w:val="24"/>
    </w:rPr>
  </w:style>
  <w:style w:type="character" w:customStyle="1" w:styleId="Style4">
    <w:name w:val="Style4"/>
    <w:basedOn w:val="DefaultParagraphFont"/>
    <w:uiPriority w:val="1"/>
    <w:rsid w:val="00082158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5756F9"/>
    <w:rPr>
      <w:rFonts w:ascii="Times New Roman" w:hAnsi="Times New Roman"/>
      <w:b w:val="0"/>
      <w:i/>
      <w:color w:val="auto"/>
      <w:sz w:val="24"/>
      <w:u w:val="none"/>
    </w:rPr>
  </w:style>
  <w:style w:type="paragraph" w:styleId="Revision">
    <w:name w:val="Revision"/>
    <w:hidden/>
    <w:uiPriority w:val="99"/>
    <w:semiHidden/>
    <w:rsid w:val="0079755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14.tceq.texas.gov/iwud/index.cf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Shared\Water\CCN%20STM%20TOOLS\Archive%20Checklists,%20Memos,%20Notices,%20etc\Current%20Approved%20Templates\STM%20Deficiency%20Memo%20(blank)%20(updated%203-14-202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3EB3B5AF9364A4083F923F5CA39C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33C572-648A-4EA0-ABEE-48C667A25626}"/>
      </w:docPartPr>
      <w:docPartBody>
        <w:p w:rsidR="004E5AC7" w:rsidRDefault="00A55595" w:rsidP="00A55595">
          <w:pPr>
            <w:pStyle w:val="B3EB3B5AF9364A4083F923F5CA39C104"/>
          </w:pPr>
          <w:r>
            <w:rPr>
              <w:color w:val="808080" w:themeColor="background1" w:themeShade="80"/>
            </w:rPr>
            <w:t>the/each</w:t>
          </w:r>
        </w:p>
      </w:docPartBody>
    </w:docPart>
    <w:docPart>
      <w:docPartPr>
        <w:name w:val="34567A8077114EB7ADAE895761386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ECD8E-AC6F-46A9-BCA1-DA7E394CABD6}"/>
      </w:docPartPr>
      <w:docPartBody>
        <w:p w:rsidR="004E5AC7" w:rsidRDefault="00A55595" w:rsidP="00A55595">
          <w:pPr>
            <w:pStyle w:val="34567A8077114EB7ADAE895761386484"/>
          </w:pPr>
          <w:r w:rsidRPr="00A07AE3">
            <w:rPr>
              <w:rStyle w:val="PlaceholderText"/>
            </w:rPr>
            <w:t>Choose an item.</w:t>
          </w:r>
        </w:p>
      </w:docPartBody>
    </w:docPart>
    <w:docPart>
      <w:docPartPr>
        <w:name w:val="E427F34326474C2391276B5B8535FE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8283-17AF-4C70-83CC-BE48BC00CEAF}"/>
      </w:docPartPr>
      <w:docPartBody>
        <w:p w:rsidR="004E5AC7" w:rsidRDefault="00A55595" w:rsidP="00A55595">
          <w:pPr>
            <w:pStyle w:val="E427F34326474C2391276B5B8535FE50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66B59ADCBB894F428B421DBCABB6E2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6D60F-632B-4003-85EF-61F73454632F}"/>
      </w:docPartPr>
      <w:docPartBody>
        <w:p w:rsidR="004E5AC7" w:rsidRDefault="00A55595" w:rsidP="00A55595">
          <w:pPr>
            <w:pStyle w:val="66B59ADCBB894F428B421DBCABB6E267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443C183368B44D84A68B93015BA61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7305A-F5BB-440E-A3B4-507A5B5700A9}"/>
      </w:docPartPr>
      <w:docPartBody>
        <w:p w:rsidR="004E5AC7" w:rsidRDefault="00A55595" w:rsidP="00A55595">
          <w:pPr>
            <w:pStyle w:val="443C183368B44D84A68B93015BA61A75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CAD758DC8EE24153B7CE1436C7476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7D73C9-0369-4779-92F2-0B465D4BA0C2}"/>
      </w:docPartPr>
      <w:docPartBody>
        <w:p w:rsidR="004E5AC7" w:rsidRDefault="00A55595" w:rsidP="00A55595">
          <w:pPr>
            <w:pStyle w:val="CAD758DC8EE24153B7CE1436C7476913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  <w:docPart>
      <w:docPartPr>
        <w:name w:val="66747CBD32B94FBA95C639F4D9C698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C5668-EBFA-4C79-AE72-7D4E39CBF905}"/>
      </w:docPartPr>
      <w:docPartBody>
        <w:p w:rsidR="004E5AC7" w:rsidRDefault="00A55595" w:rsidP="00A55595">
          <w:pPr>
            <w:pStyle w:val="66747CBD32B94FBA95C639F4D9C69884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E09"/>
    <w:rsid w:val="004E5AC7"/>
    <w:rsid w:val="00A55595"/>
    <w:rsid w:val="00C84633"/>
    <w:rsid w:val="00CC1054"/>
    <w:rsid w:val="00D33E09"/>
    <w:rsid w:val="00EF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55595"/>
    <w:rPr>
      <w:color w:val="808080"/>
    </w:rPr>
  </w:style>
  <w:style w:type="paragraph" w:customStyle="1" w:styleId="B3EB3B5AF9364A4083F923F5CA39C104">
    <w:name w:val="B3EB3B5AF9364A4083F923F5CA39C104"/>
    <w:rsid w:val="00A55595"/>
  </w:style>
  <w:style w:type="paragraph" w:customStyle="1" w:styleId="34567A8077114EB7ADAE895761386484">
    <w:name w:val="34567A8077114EB7ADAE895761386484"/>
    <w:rsid w:val="00A55595"/>
  </w:style>
  <w:style w:type="paragraph" w:customStyle="1" w:styleId="E427F34326474C2391276B5B8535FE50">
    <w:name w:val="E427F34326474C2391276B5B8535FE50"/>
    <w:rsid w:val="00A55595"/>
  </w:style>
  <w:style w:type="paragraph" w:customStyle="1" w:styleId="66B59ADCBB894F428B421DBCABB6E267">
    <w:name w:val="66B59ADCBB894F428B421DBCABB6E267"/>
    <w:rsid w:val="00A55595"/>
  </w:style>
  <w:style w:type="paragraph" w:customStyle="1" w:styleId="443C183368B44D84A68B93015BA61A75">
    <w:name w:val="443C183368B44D84A68B93015BA61A75"/>
    <w:rsid w:val="00A55595"/>
  </w:style>
  <w:style w:type="paragraph" w:customStyle="1" w:styleId="CAD758DC8EE24153B7CE1436C7476913">
    <w:name w:val="CAD758DC8EE24153B7CE1436C7476913"/>
    <w:rsid w:val="00A55595"/>
  </w:style>
  <w:style w:type="paragraph" w:customStyle="1" w:styleId="66747CBD32B94FBA95C639F4D9C69884">
    <w:name w:val="66747CBD32B94FBA95C639F4D9C69884"/>
    <w:rsid w:val="00A555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STM Deficiency Memo (blank) (updated 3-14-2022).dotx</Template>
  <TotalTime>5</TotalTime>
  <Pages>3</Pages>
  <Words>802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Jolie Mathis</dc:creator>
  <cp:keywords/>
  <cp:lastModifiedBy>Patricia Garcia</cp:lastModifiedBy>
  <cp:revision>3</cp:revision>
  <cp:lastPrinted>2014-10-31T15:06:00Z</cp:lastPrinted>
  <dcterms:created xsi:type="dcterms:W3CDTF">2023-06-01T13:18:00Z</dcterms:created>
  <dcterms:modified xsi:type="dcterms:W3CDTF">2023-06-02T15:37:00Z</dcterms:modified>
</cp:coreProperties>
</file>